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46A799A8" w:rsidR="00A4355A" w:rsidRPr="00DC5A90" w:rsidRDefault="0057637F" w:rsidP="0057637F">
      <w:r>
        <w:t>Vedlegg 2</w:t>
      </w:r>
    </w:p>
    <w:p w14:paraId="341B7A19" w14:textId="6521FE40" w:rsidR="00C42AF6" w:rsidRPr="00A4355A" w:rsidRDefault="00C42AF6" w:rsidP="386C270D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4355A">
        <w:rPr>
          <w:b/>
          <w:bCs/>
          <w:color w:val="F9C66B" w:themeColor="accent6"/>
          <w:sz w:val="28"/>
        </w:rPr>
        <w:t xml:space="preserve">- </w:t>
      </w:r>
      <w:r w:rsidR="00FF28C1" w:rsidRPr="00A4355A">
        <w:rPr>
          <w:b/>
          <w:bCs/>
          <w:color w:val="F9C66B" w:themeColor="accent6"/>
          <w:sz w:val="28"/>
        </w:rPr>
        <w:t>samkjøpsavtale for</w:t>
      </w:r>
      <w:r w:rsidR="488D4BDF" w:rsidRPr="00A4355A">
        <w:rPr>
          <w:b/>
          <w:bCs/>
          <w:color w:val="F9C66B" w:themeColor="accent6"/>
          <w:sz w:val="28"/>
        </w:rPr>
        <w:t xml:space="preserve"> </w:t>
      </w:r>
      <w:r w:rsidR="00FE71BB">
        <w:rPr>
          <w:b/>
          <w:bCs/>
          <w:color w:val="F9C66B" w:themeColor="accent6"/>
          <w:sz w:val="28"/>
        </w:rPr>
        <w:t>elektrisk kraft</w:t>
      </w:r>
      <w:r w:rsidR="00FF28C1" w:rsidRPr="00A4355A">
        <w:rPr>
          <w:b/>
          <w:bCs/>
          <w:color w:val="F9C66B" w:themeColor="accent6"/>
          <w:sz w:val="28"/>
        </w:rPr>
        <w:t xml:space="preserve"> – 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saksnr</w:t>
      </w:r>
      <w:proofErr w:type="spellEnd"/>
      <w:r w:rsidR="00FF28C1" w:rsidRPr="00A4355A">
        <w:rPr>
          <w:b/>
          <w:bCs/>
          <w:color w:val="F9C66B" w:themeColor="accent6"/>
          <w:sz w:val="28"/>
        </w:rPr>
        <w:t xml:space="preserve">. </w:t>
      </w:r>
      <w:r w:rsidR="00FE71BB">
        <w:rPr>
          <w:b/>
          <w:bCs/>
          <w:color w:val="F9C66B" w:themeColor="accent6"/>
          <w:sz w:val="28"/>
        </w:rPr>
        <w:t>26/2005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618A05A8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618A05A8">
        <w:tc>
          <w:tcPr>
            <w:tcW w:w="7792" w:type="dxa"/>
          </w:tcPr>
          <w:p w14:paraId="7BE8FFE9" w14:textId="6E61B11C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Økonomisk og finansiell kapasitet</w:t>
            </w:r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618A05A8">
        <w:tc>
          <w:tcPr>
            <w:tcW w:w="7792" w:type="dxa"/>
          </w:tcPr>
          <w:p w14:paraId="46135CAD" w14:textId="77CD268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 w:rsidRPr="00542574">
              <w:t>Tekniske og faglige kvalifikasjoner</w:t>
            </w:r>
            <w:r w:rsidR="00FE71BB">
              <w:t xml:space="preserve"> </w:t>
            </w:r>
            <w:r w:rsidR="00F25DF6" w:rsidRPr="00915736">
              <w:t>–</w:t>
            </w:r>
            <w:r w:rsidR="00FE71BB" w:rsidRPr="00915736">
              <w:t xml:space="preserve"> </w:t>
            </w:r>
            <w:r w:rsidR="00F25DF6" w:rsidRPr="00915736">
              <w:t xml:space="preserve">God erfaring fra </w:t>
            </w:r>
            <w:r w:rsidR="00915736" w:rsidRPr="00915736">
              <w:t>sammenliknbare</w:t>
            </w:r>
            <w:r w:rsidR="00F25DF6" w:rsidRPr="00915736">
              <w:t xml:space="preserve"> oppdrag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618A05A8">
        <w:tc>
          <w:tcPr>
            <w:tcW w:w="7792" w:type="dxa"/>
          </w:tcPr>
          <w:p w14:paraId="1DBD83DE" w14:textId="324332A9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</w:t>
            </w:r>
            <w:r w:rsidRPr="00363CB3">
              <w:t xml:space="preserve">kvalifikasjoner </w:t>
            </w:r>
            <w:r w:rsidR="00F25DF6" w:rsidRPr="00363CB3">
              <w:t xml:space="preserve">– Tilstrekkelig kapasitet til å gjennomføre </w:t>
            </w:r>
            <w:r w:rsidR="00363CB3" w:rsidRPr="00363CB3">
              <w:t>kontrakten.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3E4A54" w14:textId="77777777" w:rsidR="00DD1878" w:rsidRDefault="00DD1878" w:rsidP="005D093C">
      <w:pPr>
        <w:spacing w:after="0" w:line="240" w:lineRule="auto"/>
      </w:pPr>
      <w:r>
        <w:separator/>
      </w:r>
    </w:p>
  </w:endnote>
  <w:endnote w:type="continuationSeparator" w:id="0">
    <w:p w14:paraId="71877BF0" w14:textId="77777777" w:rsidR="00DD1878" w:rsidRDefault="00DD1878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6F36C81E-99F3-4B78-961F-482F5D43C59D}"/>
    <w:embedBold r:id="rId2" w:fontKey="{0893C491-9E38-4125-902F-BE2136FE4A9D}"/>
    <w:embedBoldItalic r:id="rId3" w:fontKey="{C765873B-76A6-463D-86BA-92D378933B3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AA91367F-B833-4169-9145-94990E04ED4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341F8469-841B-4CE8-851A-638743C8D41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300BCF" w14:textId="77777777" w:rsidR="00DD1878" w:rsidRDefault="00DD1878" w:rsidP="005D093C">
      <w:pPr>
        <w:spacing w:after="0" w:line="240" w:lineRule="auto"/>
      </w:pPr>
      <w:r>
        <w:separator/>
      </w:r>
    </w:p>
  </w:footnote>
  <w:footnote w:type="continuationSeparator" w:id="0">
    <w:p w14:paraId="564BC7A8" w14:textId="77777777" w:rsidR="00DD1878" w:rsidRDefault="00DD1878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99460803">
    <w:abstractNumId w:val="0"/>
  </w:num>
  <w:num w:numId="2" w16cid:durableId="1948273164">
    <w:abstractNumId w:val="1"/>
  </w:num>
  <w:num w:numId="3" w16cid:durableId="282327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A6E4C"/>
    <w:rsid w:val="001124F9"/>
    <w:rsid w:val="00186573"/>
    <w:rsid w:val="001F112F"/>
    <w:rsid w:val="001F18CF"/>
    <w:rsid w:val="00222C85"/>
    <w:rsid w:val="00247C22"/>
    <w:rsid w:val="0025699D"/>
    <w:rsid w:val="002C1A80"/>
    <w:rsid w:val="002E3185"/>
    <w:rsid w:val="00325D57"/>
    <w:rsid w:val="00363CB3"/>
    <w:rsid w:val="00442E77"/>
    <w:rsid w:val="004647A5"/>
    <w:rsid w:val="00466574"/>
    <w:rsid w:val="004836DC"/>
    <w:rsid w:val="00483FE0"/>
    <w:rsid w:val="004B3870"/>
    <w:rsid w:val="004B6945"/>
    <w:rsid w:val="00542574"/>
    <w:rsid w:val="0055183B"/>
    <w:rsid w:val="005532C2"/>
    <w:rsid w:val="00560D31"/>
    <w:rsid w:val="00561056"/>
    <w:rsid w:val="00567104"/>
    <w:rsid w:val="0057006B"/>
    <w:rsid w:val="0057637F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D7C"/>
    <w:rsid w:val="007D1113"/>
    <w:rsid w:val="007E4B0D"/>
    <w:rsid w:val="007F2274"/>
    <w:rsid w:val="008363CD"/>
    <w:rsid w:val="008620B7"/>
    <w:rsid w:val="0088045F"/>
    <w:rsid w:val="008957E2"/>
    <w:rsid w:val="008D5723"/>
    <w:rsid w:val="00915736"/>
    <w:rsid w:val="00A0208E"/>
    <w:rsid w:val="00A03C89"/>
    <w:rsid w:val="00A4355A"/>
    <w:rsid w:val="00A63656"/>
    <w:rsid w:val="00A67238"/>
    <w:rsid w:val="00AA100D"/>
    <w:rsid w:val="00AC3387"/>
    <w:rsid w:val="00AE2859"/>
    <w:rsid w:val="00B10DAE"/>
    <w:rsid w:val="00B349FE"/>
    <w:rsid w:val="00BD3957"/>
    <w:rsid w:val="00C17B3B"/>
    <w:rsid w:val="00C3116A"/>
    <w:rsid w:val="00C34D94"/>
    <w:rsid w:val="00C42AF6"/>
    <w:rsid w:val="00C51925"/>
    <w:rsid w:val="00C83E04"/>
    <w:rsid w:val="00CE3630"/>
    <w:rsid w:val="00CE7057"/>
    <w:rsid w:val="00D3395E"/>
    <w:rsid w:val="00D44A50"/>
    <w:rsid w:val="00D651D4"/>
    <w:rsid w:val="00D74ED5"/>
    <w:rsid w:val="00D8326C"/>
    <w:rsid w:val="00D95801"/>
    <w:rsid w:val="00DC5A90"/>
    <w:rsid w:val="00DD1878"/>
    <w:rsid w:val="00E51F3C"/>
    <w:rsid w:val="00E908FC"/>
    <w:rsid w:val="00F25DC9"/>
    <w:rsid w:val="00F25DF6"/>
    <w:rsid w:val="00FB5530"/>
    <w:rsid w:val="00FC72AE"/>
    <w:rsid w:val="00FD7882"/>
    <w:rsid w:val="00FE318A"/>
    <w:rsid w:val="00FE71BB"/>
    <w:rsid w:val="00FF28C1"/>
    <w:rsid w:val="245244B4"/>
    <w:rsid w:val="275B8C56"/>
    <w:rsid w:val="386C270D"/>
    <w:rsid w:val="3EE9E55A"/>
    <w:rsid w:val="41A7092F"/>
    <w:rsid w:val="488D4BDF"/>
    <w:rsid w:val="4E6C63DA"/>
    <w:rsid w:val="5F0D2A0B"/>
    <w:rsid w:val="618A05A8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1C040AB2FD3A1438EE5F5886E1FA999" ma:contentTypeVersion="3" ma:contentTypeDescription="Opprett et nytt dokument." ma:contentTypeScope="" ma:versionID="9ada6a1fd1683814d7d04b194f249540">
  <xsd:schema xmlns:xsd="http://www.w3.org/2001/XMLSchema" xmlns:xs="http://www.w3.org/2001/XMLSchema" xmlns:p="http://schemas.microsoft.com/office/2006/metadata/properties" xmlns:ns2="b97a6ffe-e0ce-4199-8b13-f85722920ba0" targetNamespace="http://schemas.microsoft.com/office/2006/metadata/properties" ma:root="true" ma:fieldsID="d86e7c6b37fbeebd5a6f20facf0fee4e" ns2:_="">
    <xsd:import namespace="b97a6ffe-e0ce-4199-8b13-f85722920b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7a6ffe-e0ce-4199-8b13-f85722920b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root>
</root>
</file>

<file path=customXml/itemProps1.xml><?xml version="1.0" encoding="utf-8"?>
<ds:datastoreItem xmlns:ds="http://schemas.openxmlformats.org/officeDocument/2006/customXml" ds:itemID="{AC79317C-7D57-4204-BC31-5E335C5DEAC1}">
  <ds:schemaRefs>
    <ds:schemaRef ds:uri="http://schemas.openxmlformats.org/package/2006/metadata/core-properties"/>
    <ds:schemaRef ds:uri="http://purl.org/dc/elements/1.1/"/>
    <ds:schemaRef ds:uri="http://www.w3.org/XML/1998/namespace"/>
    <ds:schemaRef ds:uri="http://schemas.microsoft.com/office/2006/documentManagement/types"/>
    <ds:schemaRef ds:uri="http://schemas.microsoft.com/office/infopath/2007/PartnerControls"/>
    <ds:schemaRef ds:uri="b97a6ffe-e0ce-4199-8b13-f85722920ba0"/>
    <ds:schemaRef ds:uri="http://schemas.microsoft.com/office/2006/metadata/properties"/>
    <ds:schemaRef ds:uri="http://purl.org/dc/dcmitype/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8D8A917-9C2B-49D0-A69B-7B914D10DC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97a6ffe-e0ce-4199-8b13-f85722920b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EF2AC1A3-F3AD-4EAF-9E2E-E2FB94C30E6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7</TotalTime>
  <Pages>1</Pages>
  <Words>213</Words>
  <Characters>1133</Characters>
  <Application>Microsoft Office Word</Application>
  <DocSecurity>0</DocSecurity>
  <Lines>9</Lines>
  <Paragraphs>2</Paragraphs>
  <ScaleCrop>false</ScaleCrop>
  <Company>Oslo kommune</Company>
  <LinksUpToDate>false</LinksUpToDate>
  <CharactersWithSpaces>1344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Tone Emblem</cp:lastModifiedBy>
  <cp:revision>9</cp:revision>
  <dcterms:created xsi:type="dcterms:W3CDTF">2026-01-13T09:42:00Z</dcterms:created>
  <dcterms:modified xsi:type="dcterms:W3CDTF">2026-05-05T08:04:00Z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0x01010041C040AB2FD3A1438EE5F5886E1FA999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TriggerFlowInfo">
    <vt:lpwstr/>
  </property>
</Properties>
</file>